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8F16C7" w:rsidRPr="00B546F5" w:rsidTr="00756082">
        <w:trPr>
          <w:trHeight w:val="373"/>
        </w:trPr>
        <w:tc>
          <w:tcPr>
            <w:tcW w:w="10316" w:type="dxa"/>
            <w:gridSpan w:val="2"/>
          </w:tcPr>
          <w:p w:rsidR="008F16C7" w:rsidRDefault="008F16C7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F16C7" w:rsidRPr="00C968B9" w:rsidRDefault="008F16C7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8F16C7" w:rsidRPr="00C968B9" w:rsidRDefault="008F16C7" w:rsidP="0041240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М.М.Кульбаева </w:t>
            </w: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8F16C7" w:rsidRPr="00B546F5" w:rsidRDefault="008F16C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8F16C7" w:rsidRPr="00B546F5" w:rsidRDefault="008F16C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Делопроизводство на казахском языке</w:t>
            </w:r>
          </w:p>
        </w:tc>
      </w:tr>
      <w:tr w:rsidR="008F16C7" w:rsidRPr="00B546F5" w:rsidTr="00756082">
        <w:trPr>
          <w:trHeight w:val="3799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8F16C7" w:rsidRDefault="008F16C7" w:rsidP="00D604CF">
            <w:pPr>
              <w:pStyle w:val="NoSpacing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8F16C7" w:rsidRDefault="008F16C7" w:rsidP="00D604CF">
            <w:pPr>
              <w:pStyle w:val="NoSpacing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123DFC">
              <w:rPr>
                <w:rFonts w:ascii="Times New Roman" w:hAnsi="Times New Roman"/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>
                  <v:imagedata r:id="rId7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>дисциплин/Пәндердің оқу-әдістемелік кешені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26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Учебник/Оқулық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27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28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29" type="#_x0000_t75" style="width:19.5pt;height:17.25pt">
                  <v:imagedata r:id="rId7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30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31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32" type="#_x0000_t75" style="width:19.5pt;height:17.25pt">
                  <v:imagedata r:id="rId7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F16C7" w:rsidRPr="00BD6014" w:rsidRDefault="008F16C7" w:rsidP="00D604CF">
            <w:pPr>
              <w:pStyle w:val="NoSpacing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33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34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35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36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Дисертация/Диссертация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123DFC">
              <w:rPr>
                <w:rFonts w:ascii="Times New Roman" w:hAnsi="Times New Roman"/>
                <w:i/>
              </w:rPr>
              <w:pict>
                <v:shape id="_x0000_i1037" type="#_x0000_t75" style="width:19.5pt;height:17.2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8F16C7" w:rsidRPr="00396B14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8F16C7" w:rsidRPr="00396B14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8F16C7" w:rsidRPr="00396B14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8F16C7" w:rsidRPr="00412404" w:rsidRDefault="008F16C7" w:rsidP="004124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ахский</w:t>
            </w: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8F16C7" w:rsidRPr="00AB778F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78F">
              <w:rPr>
                <w:rFonts w:ascii="Times New Roman" w:hAnsi="Times New Roman"/>
                <w:sz w:val="24"/>
                <w:szCs w:val="24"/>
                <w:lang w:val="kk-KZ"/>
              </w:rPr>
              <w:t>г.Костанай</w:t>
            </w: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8F16C7" w:rsidRPr="00396B14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А.Байтурсынова</w:t>
            </w:r>
          </w:p>
        </w:tc>
      </w:tr>
      <w:tr w:rsidR="008F16C7" w:rsidRPr="00B546F5" w:rsidTr="00756082">
        <w:trPr>
          <w:trHeight w:val="357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8F16C7" w:rsidRPr="00AB778F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8F16C7" w:rsidRPr="00396B14" w:rsidRDefault="008F16C7" w:rsidP="001C25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</w:p>
        </w:tc>
      </w:tr>
      <w:tr w:rsidR="008F16C7" w:rsidRPr="00AB778F" w:rsidTr="00412404">
        <w:trPr>
          <w:trHeight w:val="410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8F16C7" w:rsidRPr="00F25479" w:rsidRDefault="008F16C7" w:rsidP="00F25479">
            <w:pPr>
              <w:spacing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5479">
              <w:rPr>
                <w:rFonts w:ascii="Times New Roman" w:hAnsi="Times New Roman"/>
                <w:sz w:val="24"/>
                <w:szCs w:val="24"/>
              </w:rPr>
              <w:t xml:space="preserve">Базовая дисциплина </w:t>
            </w:r>
            <w:r w:rsidRPr="00F25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«Делопроизводство на казахском языке» является компонентом по выбору. Данная дисциплина формирует профессиональные умения и навыки. Учебно-методический комплекс дисциплины дает студентам  возможность на государственном языке правильно и грамотно заполнять деловые  бумаги; освоить стиль и его  лексические особенности. </w:t>
            </w:r>
          </w:p>
        </w:tc>
      </w:tr>
      <w:tr w:rsidR="008F16C7" w:rsidRPr="00AB778F" w:rsidTr="00756082">
        <w:trPr>
          <w:trHeight w:val="361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8F16C7" w:rsidRPr="001C255C" w:rsidRDefault="008F16C7" w:rsidP="004124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Документ</w:t>
            </w:r>
            <w:r w:rsidRPr="001C255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электронный документ,характеристика, государственный язык,договор,трудовой договор.</w:t>
            </w: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8F16C7" w:rsidRPr="001C255C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Филология</w:t>
            </w: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pStyle w:val="ListParagraph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8F16C7" w:rsidRPr="00396B14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6C7" w:rsidRPr="00B546F5" w:rsidTr="00756082">
        <w:trPr>
          <w:trHeight w:val="357"/>
        </w:trPr>
        <w:tc>
          <w:tcPr>
            <w:tcW w:w="4811" w:type="dxa"/>
          </w:tcPr>
          <w:p w:rsidR="008F16C7" w:rsidRPr="00B331C7" w:rsidRDefault="008F16C7" w:rsidP="00D604CF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8F16C7" w:rsidRPr="00396B14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6C7" w:rsidRPr="00B546F5" w:rsidTr="00756082">
        <w:trPr>
          <w:trHeight w:val="326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8F16C7" w:rsidRPr="00396B14" w:rsidRDefault="008F16C7" w:rsidP="00D604CF">
            <w:pPr>
              <w:pStyle w:val="BodyText"/>
              <w:rPr>
                <w:sz w:val="24"/>
                <w:lang w:eastAsia="en-US"/>
              </w:rPr>
            </w:pPr>
          </w:p>
        </w:tc>
      </w:tr>
      <w:tr w:rsidR="008F16C7" w:rsidRPr="00B546F5" w:rsidTr="00756082">
        <w:trPr>
          <w:trHeight w:val="326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8F16C7" w:rsidRPr="00396B14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16C7" w:rsidRPr="00B546F5" w:rsidTr="00756082">
        <w:trPr>
          <w:trHeight w:val="326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8F16C7" w:rsidRPr="00B546F5" w:rsidRDefault="008F16C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F16C7" w:rsidRPr="00B546F5" w:rsidTr="00756082">
        <w:trPr>
          <w:trHeight w:val="326"/>
        </w:trPr>
        <w:tc>
          <w:tcPr>
            <w:tcW w:w="4811" w:type="dxa"/>
          </w:tcPr>
          <w:p w:rsidR="008F16C7" w:rsidRPr="00396B14" w:rsidRDefault="008F16C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8F16C7" w:rsidRPr="00B546F5" w:rsidRDefault="008F16C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8F16C7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Для всех специальностей </w:t>
            </w:r>
          </w:p>
          <w:p w:rsidR="008F16C7" w:rsidRPr="001C255C" w:rsidRDefault="008F16C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(русское отделение)</w:t>
            </w:r>
          </w:p>
        </w:tc>
      </w:tr>
      <w:tr w:rsidR="008F16C7" w:rsidRPr="00B546F5" w:rsidTr="00756082">
        <w:trPr>
          <w:trHeight w:val="373"/>
        </w:trPr>
        <w:tc>
          <w:tcPr>
            <w:tcW w:w="4811" w:type="dxa"/>
          </w:tcPr>
          <w:p w:rsidR="008F16C7" w:rsidRPr="00B331C7" w:rsidRDefault="008F16C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8F16C7" w:rsidRPr="001C255C" w:rsidRDefault="008F16C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ГСФ</w:t>
            </w:r>
          </w:p>
        </w:tc>
      </w:tr>
    </w:tbl>
    <w:p w:rsidR="008F16C7" w:rsidRDefault="008F16C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16C7" w:rsidRDefault="008F16C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16C7" w:rsidRDefault="008F16C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16C7" w:rsidRDefault="008F16C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16C7" w:rsidRDefault="008F16C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--------------------------</w:t>
      </w:r>
    </w:p>
    <w:p w:rsidR="008F16C7" w:rsidRPr="005B567A" w:rsidRDefault="008F16C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16C7" w:rsidRPr="00781C1D" w:rsidRDefault="008F16C7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8F16C7" w:rsidRPr="005B567A" w:rsidRDefault="008F16C7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F16C7" w:rsidRPr="00A9268C" w:rsidRDefault="008F16C7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- </w:t>
      </w:r>
      <w:r>
        <w:rPr>
          <w:lang w:val="kk-KZ"/>
        </w:rPr>
        <w:t>УМКД</w:t>
      </w:r>
      <w:r w:rsidRPr="00A9268C">
        <w:t xml:space="preserve"> «</w:t>
      </w:r>
      <w:r>
        <w:rPr>
          <w:lang w:val="kk-KZ"/>
        </w:rPr>
        <w:t xml:space="preserve"> Делопроизводство на казахском языке</w:t>
      </w:r>
      <w:r w:rsidRPr="00A9268C">
        <w:t>»</w:t>
      </w:r>
    </w:p>
    <w:p w:rsidR="008F16C7" w:rsidRDefault="008F16C7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F16C7" w:rsidRPr="00412404" w:rsidRDefault="008F16C7" w:rsidP="00412404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lang w:val="kk-KZ"/>
        </w:rPr>
        <w:t xml:space="preserve">М.М.Кульбаева </w:t>
      </w:r>
    </w:p>
    <w:p w:rsidR="008F16C7" w:rsidRPr="00412404" w:rsidRDefault="008F16C7" w:rsidP="00412404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</w:p>
    <w:p w:rsidR="008F16C7" w:rsidRPr="00781C1D" w:rsidRDefault="008F16C7" w:rsidP="00412404">
      <w:pPr>
        <w:pStyle w:val="Style2"/>
        <w:widowControl/>
        <w:spacing w:line="240" w:lineRule="auto"/>
        <w:ind w:right="-6" w:firstLine="0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8F16C7" w:rsidRDefault="008F16C7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F16C7" w:rsidRPr="00412404" w:rsidRDefault="008F16C7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</w:t>
      </w:r>
      <w:r w:rsidRPr="00781C1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</w:t>
      </w:r>
      <w:r>
        <w:rPr>
          <w:rFonts w:ascii="Times New Roman" w:hAnsi="Times New Roman"/>
          <w:sz w:val="24"/>
          <w:szCs w:val="24"/>
          <w:lang w:val="kk-KZ"/>
        </w:rPr>
        <w:t>Г.К.Журсиналина</w:t>
      </w:r>
    </w:p>
    <w:p w:rsidR="008F16C7" w:rsidRDefault="008F16C7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F16C7" w:rsidRPr="00781C1D" w:rsidRDefault="008F16C7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8F16C7" w:rsidRPr="00A9268C" w:rsidRDefault="008F16C7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F16C7" w:rsidRDefault="008F16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Зав.отд.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-                                               О.Л.Евлентьева </w:t>
      </w:r>
    </w:p>
    <w:p w:rsidR="008F16C7" w:rsidRPr="005B567A" w:rsidRDefault="008F16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8F16C7" w:rsidRDefault="008F16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  <w:lang w:val="kk-KZ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8F16C7" w:rsidRDefault="008F16C7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F16C7" w:rsidRPr="005B567A" w:rsidRDefault="008F16C7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-------------------------</w:t>
      </w:r>
    </w:p>
    <w:p w:rsidR="008F16C7" w:rsidRDefault="008F16C7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16C7" w:rsidRDefault="008F16C7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16C7" w:rsidRDefault="008F16C7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16C7" w:rsidRDefault="008F16C7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8F16C7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6C7" w:rsidRDefault="008F16C7" w:rsidP="001A48BC">
      <w:pPr>
        <w:spacing w:after="0" w:line="240" w:lineRule="auto"/>
      </w:pPr>
      <w:r>
        <w:separator/>
      </w:r>
    </w:p>
  </w:endnote>
  <w:endnote w:type="continuationSeparator" w:id="0">
    <w:p w:rsidR="008F16C7" w:rsidRDefault="008F16C7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C7" w:rsidRDefault="008F16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C7" w:rsidRDefault="008F16C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C7" w:rsidRDefault="008F16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6C7" w:rsidRDefault="008F16C7" w:rsidP="001A48BC">
      <w:pPr>
        <w:spacing w:after="0" w:line="240" w:lineRule="auto"/>
      </w:pPr>
      <w:r>
        <w:separator/>
      </w:r>
    </w:p>
  </w:footnote>
  <w:footnote w:type="continuationSeparator" w:id="0">
    <w:p w:rsidR="008F16C7" w:rsidRDefault="008F16C7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C7" w:rsidRDefault="008F16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C7" w:rsidRDefault="008F16C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C7" w:rsidRDefault="008F16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C21"/>
    <w:rsid w:val="00007F34"/>
    <w:rsid w:val="00097230"/>
    <w:rsid w:val="000B574F"/>
    <w:rsid w:val="00107037"/>
    <w:rsid w:val="00123DFC"/>
    <w:rsid w:val="001322A1"/>
    <w:rsid w:val="00145B0D"/>
    <w:rsid w:val="00161220"/>
    <w:rsid w:val="00183772"/>
    <w:rsid w:val="00196548"/>
    <w:rsid w:val="001A48BC"/>
    <w:rsid w:val="001C255C"/>
    <w:rsid w:val="001C2AED"/>
    <w:rsid w:val="001D29BB"/>
    <w:rsid w:val="001D60A9"/>
    <w:rsid w:val="001D6E0C"/>
    <w:rsid w:val="00211BE2"/>
    <w:rsid w:val="0021596E"/>
    <w:rsid w:val="00247DE1"/>
    <w:rsid w:val="00273E0C"/>
    <w:rsid w:val="002802CE"/>
    <w:rsid w:val="0028751E"/>
    <w:rsid w:val="002A58BA"/>
    <w:rsid w:val="0037465B"/>
    <w:rsid w:val="00396B14"/>
    <w:rsid w:val="003D3441"/>
    <w:rsid w:val="00405FBE"/>
    <w:rsid w:val="00410A6D"/>
    <w:rsid w:val="00412404"/>
    <w:rsid w:val="00414E74"/>
    <w:rsid w:val="004210F9"/>
    <w:rsid w:val="00443E2E"/>
    <w:rsid w:val="00495DDB"/>
    <w:rsid w:val="004A2739"/>
    <w:rsid w:val="004B7D71"/>
    <w:rsid w:val="004D0E19"/>
    <w:rsid w:val="00504AF6"/>
    <w:rsid w:val="00506536"/>
    <w:rsid w:val="00526EF0"/>
    <w:rsid w:val="00542813"/>
    <w:rsid w:val="005521E6"/>
    <w:rsid w:val="00584F72"/>
    <w:rsid w:val="005B567A"/>
    <w:rsid w:val="005C0609"/>
    <w:rsid w:val="005F5590"/>
    <w:rsid w:val="00630A60"/>
    <w:rsid w:val="00656030"/>
    <w:rsid w:val="006B0732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8E642D"/>
    <w:rsid w:val="008F16C7"/>
    <w:rsid w:val="00914A89"/>
    <w:rsid w:val="00950E6B"/>
    <w:rsid w:val="009661E8"/>
    <w:rsid w:val="00980ACB"/>
    <w:rsid w:val="009C44DD"/>
    <w:rsid w:val="009E3ED9"/>
    <w:rsid w:val="009F4B68"/>
    <w:rsid w:val="00A31402"/>
    <w:rsid w:val="00A9268C"/>
    <w:rsid w:val="00AB778F"/>
    <w:rsid w:val="00AF0E29"/>
    <w:rsid w:val="00B331C7"/>
    <w:rsid w:val="00B47427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51D6B"/>
    <w:rsid w:val="00E82935"/>
    <w:rsid w:val="00ED7C63"/>
    <w:rsid w:val="00EE4555"/>
    <w:rsid w:val="00F241E4"/>
    <w:rsid w:val="00F25479"/>
    <w:rsid w:val="00F57C23"/>
    <w:rsid w:val="00F90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590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C50C21"/>
    <w:pPr>
      <w:ind w:left="720"/>
      <w:contextualSpacing/>
    </w:pPr>
  </w:style>
  <w:style w:type="table" w:styleId="TableGrid">
    <w:name w:val="Table Grid"/>
    <w:basedOn w:val="TableNormal"/>
    <w:uiPriority w:val="99"/>
    <w:rsid w:val="0054281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756BD5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paragraph" w:customStyle="1" w:styleId="Style2">
    <w:name w:val="Style2"/>
    <w:basedOn w:val="Normal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/>
      <w:sz w:val="26"/>
    </w:rPr>
  </w:style>
  <w:style w:type="paragraph" w:styleId="NoSpacing">
    <w:name w:val="No Spacing"/>
    <w:uiPriority w:val="99"/>
    <w:qFormat/>
    <w:rsid w:val="00BD6014"/>
    <w:rPr>
      <w:lang w:eastAsia="en-US"/>
    </w:rPr>
  </w:style>
  <w:style w:type="paragraph" w:styleId="Title">
    <w:name w:val="Title"/>
    <w:basedOn w:val="Normal"/>
    <w:link w:val="TitleChar"/>
    <w:uiPriority w:val="9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96B14"/>
    <w:rPr>
      <w:rFonts w:ascii="Courier New" w:hAnsi="Courier New" w:cs="Times New Roman"/>
      <w:b/>
      <w:bCs/>
      <w:color w:val="000000"/>
      <w:sz w:val="44"/>
      <w:szCs w:val="44"/>
    </w:rPr>
  </w:style>
  <w:style w:type="paragraph" w:styleId="Header">
    <w:name w:val="header"/>
    <w:basedOn w:val="Normal"/>
    <w:link w:val="HeaderChar"/>
    <w:uiPriority w:val="99"/>
    <w:semiHidden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48BC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48BC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0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</TotalTime>
  <Pages>2</Pages>
  <Words>355</Words>
  <Characters>2027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CIT</dc:creator>
  <cp:keywords/>
  <dc:description/>
  <cp:lastModifiedBy>User</cp:lastModifiedBy>
  <cp:revision>27</cp:revision>
  <cp:lastPrinted>2018-01-16T05:52:00Z</cp:lastPrinted>
  <dcterms:created xsi:type="dcterms:W3CDTF">2014-12-26T05:35:00Z</dcterms:created>
  <dcterms:modified xsi:type="dcterms:W3CDTF">2018-01-22T13:52:00Z</dcterms:modified>
</cp:coreProperties>
</file>